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CAF97B" w14:textId="66AB9346" w:rsidR="00C549E1" w:rsidRPr="005F0B07" w:rsidRDefault="003B3CE6" w:rsidP="00C549E1">
      <w:pPr>
        <w:rPr>
          <w:sz w:val="14"/>
          <w:szCs w:val="14"/>
        </w:rPr>
      </w:pPr>
      <w:r w:rsidRPr="00C41DFD">
        <w:rPr>
          <w:b/>
          <w:bCs/>
          <w:noProof/>
        </w:rPr>
        <w:t xml:space="preserve">In </w:t>
      </w:r>
      <w:r w:rsidR="003324C3">
        <w:rPr>
          <w:b/>
          <w:bCs/>
          <w:noProof/>
        </w:rPr>
        <w:t>Pumpspeicherkraftwerken</w:t>
      </w:r>
      <w:r>
        <w:rPr>
          <w:noProof/>
        </w:rPr>
        <w:t xml:space="preserve"> lässt sich </w:t>
      </w:r>
      <w:r w:rsidR="003324C3">
        <w:rPr>
          <w:noProof/>
        </w:rPr>
        <w:t xml:space="preserve">Energie </w:t>
      </w:r>
      <w:r w:rsidR="00E41632">
        <w:rPr>
          <w:noProof/>
        </w:rPr>
        <w:t>nicht nur</w:t>
      </w:r>
      <w:r w:rsidR="00C41DFD">
        <w:rPr>
          <w:noProof/>
        </w:rPr>
        <w:t xml:space="preserve"> speichern</w:t>
      </w:r>
      <w:r w:rsidR="009B29DB">
        <w:rPr>
          <w:noProof/>
        </w:rPr>
        <w:t>,</w:t>
      </w:r>
      <w:r w:rsidR="00C41DFD">
        <w:rPr>
          <w:noProof/>
        </w:rPr>
        <w:t xml:space="preserve"> </w:t>
      </w:r>
      <w:r w:rsidR="00E41632">
        <w:rPr>
          <w:noProof/>
        </w:rPr>
        <w:t>sondern</w:t>
      </w:r>
      <w:r w:rsidR="00C41DFD">
        <w:rPr>
          <w:noProof/>
        </w:rPr>
        <w:t xml:space="preserve"> bei Bedarf in</w:t>
      </w:r>
      <w:r w:rsidR="00C549E1" w:rsidRPr="00C549E1">
        <w:rPr>
          <w:b/>
          <w:bCs/>
          <w:iCs/>
          <w:noProof/>
        </w:rPr>
        <w:t xml:space="preserve"> </w:t>
      </w:r>
      <w:r w:rsidR="00C549E1" w:rsidRPr="006B730A">
        <w:rPr>
          <w:b/>
          <w:bCs/>
          <w:noProof/>
        </w:rPr>
        <w:drawing>
          <wp:anchor distT="0" distB="0" distL="114300" distR="114300" simplePos="0" relativeHeight="251728384" behindDoc="1" locked="0" layoutInCell="1" allowOverlap="1" wp14:anchorId="68FA2E26" wp14:editId="60C944A4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530985" cy="864235"/>
            <wp:effectExtent l="0" t="0" r="0" b="0"/>
            <wp:wrapTight wrapText="bothSides">
              <wp:wrapPolygon edited="0">
                <wp:start x="0" y="0"/>
                <wp:lineTo x="0" y="20949"/>
                <wp:lineTo x="21233" y="20949"/>
                <wp:lineTo x="21233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86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1DFD">
        <w:rPr>
          <w:noProof/>
        </w:rPr>
        <w:t>elektrische Energie umwandeln.</w:t>
      </w:r>
      <w:r w:rsidR="00641ACB">
        <w:rPr>
          <w:noProof/>
        </w:rPr>
        <w:t xml:space="preserve"> </w:t>
      </w:r>
      <w:r w:rsidR="00E41632">
        <w:rPr>
          <w:noProof/>
        </w:rPr>
        <w:t>Dabei spielt</w:t>
      </w:r>
      <w:r w:rsidR="003324C3" w:rsidRPr="003324C3">
        <w:rPr>
          <w:noProof/>
        </w:rPr>
        <w:t xml:space="preserve"> die Effektivität ein</w:t>
      </w:r>
      <w:r w:rsidR="00E41632">
        <w:rPr>
          <w:noProof/>
        </w:rPr>
        <w:t>e</w:t>
      </w:r>
      <w:r w:rsidR="003324C3" w:rsidRPr="003324C3">
        <w:rPr>
          <w:noProof/>
        </w:rPr>
        <w:t xml:space="preserve"> entscheidende </w:t>
      </w:r>
      <w:r w:rsidR="00E41632">
        <w:rPr>
          <w:noProof/>
        </w:rPr>
        <w:t>Rolle</w:t>
      </w:r>
      <w:r w:rsidR="003324C3" w:rsidRPr="003324C3">
        <w:rPr>
          <w:noProof/>
        </w:rPr>
        <w:t>. Anhand dieser Auswertaufgabe analysierst du experimentelle Modelldaten</w:t>
      </w:r>
      <w:r w:rsidR="00E41632">
        <w:rPr>
          <w:noProof/>
        </w:rPr>
        <w:t>, um</w:t>
      </w:r>
      <w:r w:rsidR="003324C3" w:rsidRPr="003324C3">
        <w:rPr>
          <w:noProof/>
        </w:rPr>
        <w:t xml:space="preserve"> die bestmögliche Kombination aus Pumpe und Generator für </w:t>
      </w:r>
      <w:r w:rsidR="00E41632">
        <w:rPr>
          <w:noProof/>
        </w:rPr>
        <w:t>unterschiedliche</w:t>
      </w:r>
      <w:r w:rsidR="003324C3" w:rsidRPr="003324C3">
        <w:rPr>
          <w:noProof/>
        </w:rPr>
        <w:t xml:space="preserve"> Gegebenheiten</w:t>
      </w:r>
      <w:r w:rsidR="00E41632">
        <w:rPr>
          <w:noProof/>
        </w:rPr>
        <w:t xml:space="preserve"> zu ermitteln</w:t>
      </w:r>
      <w:r w:rsidR="003324C3" w:rsidRPr="003324C3">
        <w:rPr>
          <w:noProof/>
        </w:rPr>
        <w:t>.</w:t>
      </w:r>
      <w:r w:rsidR="00C549E1">
        <w:rPr>
          <w:noProof/>
        </w:rPr>
        <w:tab/>
      </w:r>
      <w:r w:rsidR="00C549E1">
        <w:rPr>
          <w:noProof/>
        </w:rPr>
        <w:tab/>
      </w:r>
      <w:r w:rsidR="00C549E1" w:rsidRPr="005F0B07">
        <w:rPr>
          <w:noProof/>
          <w:sz w:val="14"/>
          <w:szCs w:val="14"/>
        </w:rPr>
        <w:t xml:space="preserve">        </w:t>
      </w:r>
      <w:r w:rsidR="00430639">
        <w:rPr>
          <w:noProof/>
          <w:sz w:val="14"/>
          <w:szCs w:val="14"/>
        </w:rPr>
        <w:tab/>
      </w:r>
      <w:r w:rsidR="00430639">
        <w:rPr>
          <w:noProof/>
          <w:sz w:val="14"/>
          <w:szCs w:val="14"/>
        </w:rPr>
        <w:tab/>
      </w:r>
      <w:r w:rsidR="00C549E1" w:rsidRPr="005F0B07">
        <w:rPr>
          <w:noProof/>
          <w:sz w:val="14"/>
          <w:szCs w:val="14"/>
        </w:rPr>
        <w:t xml:space="preserve"> </w:t>
      </w:r>
      <w:hyperlink r:id="rId9" w:history="1">
        <w:r w:rsidR="00C549E1" w:rsidRPr="005F0B07">
          <w:rPr>
            <w:rStyle w:val="Hyperlink"/>
            <w:b/>
            <w:bCs/>
            <w:iCs/>
            <w:noProof/>
            <w:sz w:val="14"/>
            <w:szCs w:val="14"/>
          </w:rPr>
          <w:t>© iStock.com</w:t>
        </w:r>
      </w:hyperlink>
      <w:r w:rsidR="00C549E1" w:rsidRPr="005F0B07">
        <w:rPr>
          <w:b/>
          <w:bCs/>
          <w:iCs/>
          <w:noProof/>
          <w:sz w:val="14"/>
          <w:szCs w:val="14"/>
        </w:rPr>
        <w:t>/</w:t>
      </w:r>
      <w:hyperlink r:id="rId10" w:history="1">
        <w:r w:rsidR="00C549E1" w:rsidRPr="005F0B07">
          <w:rPr>
            <w:rStyle w:val="Hyperlink"/>
            <w:b/>
            <w:bCs/>
            <w:iCs/>
            <w:noProof/>
            <w:sz w:val="14"/>
            <w:szCs w:val="14"/>
          </w:rPr>
          <w:t>DedMityay</w:t>
        </w:r>
      </w:hyperlink>
    </w:p>
    <w:p w14:paraId="5EB2F9B1" w14:textId="0FD19A76" w:rsidR="003324C3" w:rsidRPr="003324C3" w:rsidRDefault="003324C3" w:rsidP="003324C3">
      <w:pPr>
        <w:rPr>
          <w:noProof/>
        </w:rPr>
      </w:pPr>
    </w:p>
    <w:p w14:paraId="49D207D0" w14:textId="3833964B" w:rsidR="00641ACB" w:rsidRDefault="00B843C7" w:rsidP="002A7E48">
      <w:pPr>
        <w:pStyle w:val="berschrift2"/>
      </w:pPr>
      <w:r>
        <w:rPr>
          <w:noProof/>
        </w:rPr>
        <w:drawing>
          <wp:anchor distT="0" distB="0" distL="114300" distR="114300" simplePos="0" relativeHeight="251725312" behindDoc="1" locked="0" layoutInCell="1" allowOverlap="1" wp14:anchorId="662182A5" wp14:editId="7A6C568B">
            <wp:simplePos x="0" y="0"/>
            <wp:positionH relativeFrom="column">
              <wp:posOffset>4824730</wp:posOffset>
            </wp:positionH>
            <wp:positionV relativeFrom="paragraph">
              <wp:posOffset>184150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0BB">
        <w:t>A</w:t>
      </w:r>
      <w:r w:rsidR="00B805BD">
        <w:t>uftrag</w:t>
      </w:r>
    </w:p>
    <w:p w14:paraId="722621E5" w14:textId="542C07C9" w:rsidR="003324C3" w:rsidRPr="003324C3" w:rsidRDefault="003324C3" w:rsidP="003324C3">
      <w:pPr>
        <w:pStyle w:val="ABListeLK"/>
        <w:numPr>
          <w:ilvl w:val="0"/>
          <w:numId w:val="0"/>
        </w:numPr>
      </w:pPr>
      <w:r w:rsidRPr="003324C3">
        <w:t>Effektivität ist in der Technik eng verwandt mit dem Wirkungsgrad eines Prozesses. Hinter dem QR-Code findest du eine Aktivität, mit deren Hilfe du dir diesen im Kontext eines Pumpspeicherkraftwerks erarbeiten kannst. Dabei gilt es auch den Gesamtwirkungsgrad bei der Kombination mehrerer Prozesse zu berücksichtigen.</w:t>
      </w:r>
    </w:p>
    <w:p w14:paraId="49980E15" w14:textId="13338B8B" w:rsidR="00C6314C" w:rsidRDefault="003324C3" w:rsidP="001E10BB">
      <w:pPr>
        <w:pStyle w:val="ABListeLK"/>
        <w:numPr>
          <w:ilvl w:val="0"/>
          <w:numId w:val="0"/>
        </w:numPr>
      </w:pPr>
      <w:r>
        <w:rPr>
          <w:noProof/>
        </w:rPr>
        <w:drawing>
          <wp:anchor distT="0" distB="0" distL="114300" distR="114300" simplePos="0" relativeHeight="251721216" behindDoc="1" locked="0" layoutInCell="1" allowOverlap="1" wp14:anchorId="2DDC12AD" wp14:editId="45030154">
            <wp:simplePos x="0" y="0"/>
            <wp:positionH relativeFrom="column">
              <wp:posOffset>4824730</wp:posOffset>
            </wp:positionH>
            <wp:positionV relativeFrom="paragraph">
              <wp:posOffset>162560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4315115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5C7DD7" w14:textId="7D9E5ABF" w:rsidR="00154AD9" w:rsidRDefault="001E10BB" w:rsidP="001E10BB">
      <w:pPr>
        <w:pStyle w:val="ABListeLK"/>
        <w:numPr>
          <w:ilvl w:val="0"/>
          <w:numId w:val="0"/>
        </w:numPr>
      </w:pPr>
      <w:r>
        <w:t xml:space="preserve">Die </w:t>
      </w:r>
      <w:r w:rsidR="00283403">
        <w:t xml:space="preserve">unten </w:t>
      </w:r>
      <w:r>
        <w:t>aufge</w:t>
      </w:r>
      <w:r w:rsidR="0028093B">
        <w:t>führten</w:t>
      </w:r>
      <w:r>
        <w:t xml:space="preserve"> Messwerte wurden mit </w:t>
      </w:r>
      <w:r w:rsidR="00F83E35">
        <w:t xml:space="preserve">einem </w:t>
      </w:r>
      <w:r w:rsidR="001B457A">
        <w:t>m</w:t>
      </w:r>
      <w:r w:rsidR="00F83E35">
        <w:t>odellhaften Aufbau</w:t>
      </w:r>
      <w:r w:rsidR="001B457A">
        <w:t xml:space="preserve"> </w:t>
      </w:r>
      <w:r w:rsidR="00F83E35">
        <w:t>erhoben.</w:t>
      </w:r>
      <w:r>
        <w:t xml:space="preserve"> </w:t>
      </w:r>
    </w:p>
    <w:p w14:paraId="6191023A" w14:textId="3F0C400E" w:rsidR="003B33CA" w:rsidRDefault="00832F7C" w:rsidP="00832F7C">
      <w:pPr>
        <w:pStyle w:val="Listenabsatz"/>
        <w:numPr>
          <w:ilvl w:val="0"/>
          <w:numId w:val="24"/>
        </w:numPr>
        <w:spacing w:line="240" w:lineRule="auto"/>
        <w:jc w:val="left"/>
      </w:pPr>
      <w:r>
        <w:t>Zeichne eine</w:t>
      </w:r>
      <w:r w:rsidR="00283403">
        <w:t>n</w:t>
      </w:r>
      <w:r>
        <w:t xml:space="preserve"> zum Aufbau passende</w:t>
      </w:r>
      <w:r w:rsidR="006F5330">
        <w:t>n</w:t>
      </w:r>
      <w:r w:rsidR="00C6314C">
        <w:t xml:space="preserve"> </w:t>
      </w:r>
      <w:r>
        <w:t>Schaltpl</w:t>
      </w:r>
      <w:r w:rsidR="00E826D6">
        <w:t>a</w:t>
      </w:r>
      <w:r>
        <w:t>n</w:t>
      </w:r>
      <w:r w:rsidR="00E826D6">
        <w:t xml:space="preserve"> und kontrolliere dich anhand des dahinter</w:t>
      </w:r>
      <w:r w:rsidR="00F80133">
        <w:t>liegenden</w:t>
      </w:r>
      <w:r w:rsidR="00E826D6">
        <w:t xml:space="preserve"> Bildes.</w:t>
      </w:r>
    </w:p>
    <w:p w14:paraId="72D30EF5" w14:textId="01FA7385" w:rsidR="00D003F4" w:rsidRDefault="00D003F4" w:rsidP="001B457A">
      <w:pPr>
        <w:spacing w:line="240" w:lineRule="auto"/>
        <w:jc w:val="left"/>
      </w:pPr>
    </w:p>
    <w:p w14:paraId="74884CA6" w14:textId="4BFB74BA" w:rsidR="00C6314C" w:rsidRDefault="00C6314C" w:rsidP="001B457A">
      <w:pPr>
        <w:spacing w:line="240" w:lineRule="auto"/>
        <w:jc w:val="left"/>
      </w:pPr>
    </w:p>
    <w:p w14:paraId="737C8C72" w14:textId="6141C26B" w:rsidR="003324C3" w:rsidRPr="003324C3" w:rsidRDefault="003324C3" w:rsidP="003324C3">
      <w:pPr>
        <w:spacing w:line="240" w:lineRule="auto"/>
        <w:jc w:val="left"/>
      </w:pPr>
      <w:r w:rsidRPr="003324C3">
        <w:t xml:space="preserve">Ermittle anhand von bereitgestellten Messdaten, welcher </w:t>
      </w:r>
      <w:r w:rsidRPr="003324C3">
        <w:rPr>
          <w:noProof/>
        </w:rPr>
        <mc:AlternateContent>
          <mc:Choice Requires="wps">
            <w:drawing>
              <wp:anchor distT="45720" distB="45720" distL="114300" distR="114300" simplePos="0" relativeHeight="251724288" behindDoc="1" locked="1" layoutInCell="1" allowOverlap="1" wp14:anchorId="1B0B5CAC" wp14:editId="0D0BECCF">
                <wp:simplePos x="0" y="0"/>
                <wp:positionH relativeFrom="margin">
                  <wp:posOffset>4832985</wp:posOffset>
                </wp:positionH>
                <wp:positionV relativeFrom="page">
                  <wp:posOffset>3255645</wp:posOffset>
                </wp:positionV>
                <wp:extent cx="932815" cy="266700"/>
                <wp:effectExtent l="0" t="0" r="635" b="0"/>
                <wp:wrapTight wrapText="bothSides">
                  <wp:wrapPolygon edited="0">
                    <wp:start x="0" y="0"/>
                    <wp:lineTo x="0" y="20057"/>
                    <wp:lineTo x="21174" y="20057"/>
                    <wp:lineTo x="21174" y="0"/>
                    <wp:lineTo x="0" y="0"/>
                  </wp:wrapPolygon>
                </wp:wrapTight>
                <wp:docPr id="19" name="Textfeld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EEF6BE" w14:textId="0352BA0D" w:rsidR="003324C3" w:rsidRDefault="00000000" w:rsidP="003324C3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13" w:history="1">
                              <w:r w:rsidR="003324C3" w:rsidRPr="00B8377F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Wirkung</w:t>
                              </w:r>
                              <w:r w:rsidR="003324C3" w:rsidRPr="00B8377F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s</w:t>
                              </w:r>
                              <w:r w:rsidR="003324C3" w:rsidRPr="00B8377F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grad</w:t>
                              </w:r>
                            </w:hyperlink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0B5CAC" id="_x0000_t202" coordsize="21600,21600" o:spt="202" path="m,l,21600r21600,l21600,xe">
                <v:stroke joinstyle="miter"/>
                <v:path gradientshapeok="t" o:connecttype="rect"/>
              </v:shapetype>
              <v:shape id="Textfeld 19" o:spid="_x0000_s1026" type="#_x0000_t202" style="position:absolute;margin-left:380.55pt;margin-top:256.35pt;width:73.45pt;height:21pt;z-index:-251592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" stroked="f">
                <v:textbox>
                  <w:txbxContent>
                    <w:p w14:paraId="1DEEF6BE" w14:textId="0352BA0D" w:rsidR="003324C3" w:rsidRDefault="00000000" w:rsidP="003324C3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14" w:history="1">
                        <w:r w:rsidR="003324C3" w:rsidRPr="00B8377F">
                          <w:rPr>
                            <w:rStyle w:val="Hyperlink"/>
                            <w:sz w:val="16"/>
                            <w:szCs w:val="18"/>
                          </w:rPr>
                          <w:t>Wirkung</w:t>
                        </w:r>
                        <w:r w:rsidR="003324C3" w:rsidRPr="00B8377F">
                          <w:rPr>
                            <w:rStyle w:val="Hyperlink"/>
                            <w:sz w:val="16"/>
                            <w:szCs w:val="18"/>
                          </w:rPr>
                          <w:t>s</w:t>
                        </w:r>
                        <w:r w:rsidR="003324C3" w:rsidRPr="00B8377F">
                          <w:rPr>
                            <w:rStyle w:val="Hyperlink"/>
                            <w:sz w:val="16"/>
                            <w:szCs w:val="18"/>
                          </w:rPr>
                          <w:t>grad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  <w:r w:rsidRPr="003324C3">
        <w:t>Generator und welche Pumpe für welche Gegebenheit die technisch beste Lösung darstellt. Du kannst die Messdaten sowohl graphisch als auch rechnerisch auswerten.</w:t>
      </w:r>
    </w:p>
    <w:p w14:paraId="777073C5" w14:textId="2A483205" w:rsidR="006F6D22" w:rsidRDefault="006F6D22" w:rsidP="001B457A">
      <w:pPr>
        <w:spacing w:line="240" w:lineRule="auto"/>
        <w:jc w:val="left"/>
      </w:pPr>
    </w:p>
    <w:p w14:paraId="78426611" w14:textId="32B1C40A" w:rsidR="0063726C" w:rsidRDefault="00C6314C" w:rsidP="00D003F4">
      <w:pPr>
        <w:pStyle w:val="Listenabsatz"/>
        <w:numPr>
          <w:ilvl w:val="0"/>
          <w:numId w:val="24"/>
        </w:numPr>
        <w:spacing w:line="240" w:lineRule="auto"/>
        <w:jc w:val="left"/>
        <w:rPr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3024" behindDoc="1" locked="1" layoutInCell="1" allowOverlap="1" wp14:anchorId="5E6E761F" wp14:editId="58B2628A">
                <wp:simplePos x="0" y="0"/>
                <wp:positionH relativeFrom="margin">
                  <wp:posOffset>4836795</wp:posOffset>
                </wp:positionH>
                <wp:positionV relativeFrom="page">
                  <wp:posOffset>4501515</wp:posOffset>
                </wp:positionV>
                <wp:extent cx="932815" cy="361950"/>
                <wp:effectExtent l="0" t="0" r="635" b="0"/>
                <wp:wrapTight wrapText="bothSides">
                  <wp:wrapPolygon edited="0">
                    <wp:start x="0" y="0"/>
                    <wp:lineTo x="0" y="20463"/>
                    <wp:lineTo x="21174" y="20463"/>
                    <wp:lineTo x="21174" y="0"/>
                    <wp:lineTo x="0" y="0"/>
                  </wp:wrapPolygon>
                </wp:wrapTight>
                <wp:docPr id="194685287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FC1F9D" w14:textId="0AB00A5B" w:rsidR="00C6314C" w:rsidRPr="001B457A" w:rsidRDefault="00000000" w:rsidP="003324C3">
                            <w:pPr>
                              <w:jc w:val="left"/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15" w:history="1">
                              <w:r w:rsidR="00C6314C" w:rsidRPr="003324C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Aufbau und Schaltplan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E761F" id="Textfeld 2" o:spid="_x0000_s1027" type="#_x0000_t202" style="position:absolute;left:0;text-align:left;margin-left:380.85pt;margin-top:354.45pt;width:73.45pt;height:28.5pt;z-index:-251603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" stroked="f">
                <v:textbox>
                  <w:txbxContent>
                    <w:p w14:paraId="1AFC1F9D" w14:textId="0AB00A5B" w:rsidR="00C6314C" w:rsidRPr="001B457A" w:rsidRDefault="00000000" w:rsidP="003324C3">
                      <w:pPr>
                        <w:jc w:val="left"/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16" w:history="1">
                        <w:r w:rsidR="00C6314C" w:rsidRPr="003324C3">
                          <w:rPr>
                            <w:rStyle w:val="Hyperlink"/>
                            <w:sz w:val="16"/>
                            <w:szCs w:val="18"/>
                          </w:rPr>
                          <w:t>Aufbau und Schaltplan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  <w:r w:rsidR="00174BD5">
        <w:rPr>
          <w:u w:val="single"/>
        </w:rPr>
        <w:t>Einzelmessungen</w:t>
      </w:r>
    </w:p>
    <w:p w14:paraId="70CFE4D9" w14:textId="68BA9350" w:rsidR="00D003F4" w:rsidRDefault="003324C3" w:rsidP="00D003F4">
      <w:pPr>
        <w:pStyle w:val="Listenabsatz"/>
        <w:spacing w:line="240" w:lineRule="auto"/>
        <w:jc w:val="left"/>
      </w:pPr>
      <w:r>
        <w:rPr>
          <w:noProof/>
        </w:rPr>
        <w:drawing>
          <wp:anchor distT="0" distB="0" distL="114300" distR="114300" simplePos="0" relativeHeight="251718144" behindDoc="1" locked="0" layoutInCell="1" allowOverlap="1" wp14:anchorId="410863DC" wp14:editId="2CB0BF27">
            <wp:simplePos x="0" y="0"/>
            <wp:positionH relativeFrom="column">
              <wp:posOffset>4824095</wp:posOffset>
            </wp:positionH>
            <wp:positionV relativeFrom="paragraph">
              <wp:posOffset>54610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5049711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2CB5">
        <w:rPr>
          <w:noProof/>
        </w:rPr>
        <w:drawing>
          <wp:anchor distT="0" distB="0" distL="114300" distR="114300" simplePos="0" relativeHeight="251719168" behindDoc="1" locked="0" layoutInCell="1" allowOverlap="1" wp14:anchorId="73C884B1" wp14:editId="36039523">
            <wp:simplePos x="0" y="0"/>
            <wp:positionH relativeFrom="column">
              <wp:posOffset>461645</wp:posOffset>
            </wp:positionH>
            <wp:positionV relativeFrom="paragraph">
              <wp:posOffset>42545</wp:posOffset>
            </wp:positionV>
            <wp:extent cx="935990" cy="93599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99088697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03F4">
        <w:t xml:space="preserve">Hinter den bereitgestellten QR-Codes findest du diverse </w:t>
      </w:r>
      <w:r w:rsidR="00174BD5">
        <w:t xml:space="preserve">Messdaten zu drei Generatoren und zwei Pumpen für vergleichbare Höhen. Werte diese zunächst einzeln </w:t>
      </w:r>
      <w:r w:rsidR="00A4794B">
        <w:t xml:space="preserve">nach ihrer Effektivität </w:t>
      </w:r>
      <w:r w:rsidR="00174BD5">
        <w:t>aus und finde heraus, welche</w:t>
      </w:r>
      <w:r w:rsidR="00A4794B">
        <w:t xml:space="preserve"> Kombination von Pumpe und Generator den besten Wirkungsgrad erzielt.</w:t>
      </w:r>
      <w:r w:rsidR="00D003F4">
        <w:t xml:space="preserve"> </w:t>
      </w:r>
    </w:p>
    <w:p w14:paraId="7CAE14A2" w14:textId="508F0B86" w:rsidR="00437D4E" w:rsidRDefault="00437D4E" w:rsidP="00D003F4">
      <w:pPr>
        <w:pStyle w:val="Listenabsatz"/>
        <w:spacing w:line="240" w:lineRule="auto"/>
        <w:jc w:val="left"/>
      </w:pPr>
    </w:p>
    <w:p w14:paraId="6C8D167E" w14:textId="79F83A60" w:rsidR="00D003F4" w:rsidRDefault="00B511D0" w:rsidP="00D003F4">
      <w:pPr>
        <w:pStyle w:val="Listenabsatz"/>
        <w:spacing w:line="240" w:lineRule="auto"/>
        <w:jc w:val="left"/>
      </w:pPr>
      <w:r w:rsidRPr="001E2397">
        <w:rPr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1706880" behindDoc="1" locked="1" layoutInCell="1" allowOverlap="1" wp14:anchorId="5BDC2A93" wp14:editId="2AA8FE1E">
                <wp:simplePos x="0" y="0"/>
                <wp:positionH relativeFrom="margin">
                  <wp:posOffset>461645</wp:posOffset>
                </wp:positionH>
                <wp:positionV relativeFrom="page">
                  <wp:posOffset>6441440</wp:posOffset>
                </wp:positionV>
                <wp:extent cx="932815" cy="361950"/>
                <wp:effectExtent l="0" t="0" r="635" b="0"/>
                <wp:wrapTight wrapText="bothSides">
                  <wp:wrapPolygon edited="0">
                    <wp:start x="0" y="0"/>
                    <wp:lineTo x="0" y="20463"/>
                    <wp:lineTo x="21174" y="20463"/>
                    <wp:lineTo x="21174" y="0"/>
                    <wp:lineTo x="0" y="0"/>
                  </wp:wrapPolygon>
                </wp:wrapTight>
                <wp:docPr id="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486BEA" w14:textId="0E315A24" w:rsidR="00B511D0" w:rsidRPr="001B457A" w:rsidRDefault="00000000" w:rsidP="00B511D0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19" w:history="1">
                              <w:r w:rsidR="00A4642D" w:rsidRPr="003324C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Messdaten Generatoren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C2A93" id="_x0000_s1028" type="#_x0000_t202" style="position:absolute;left:0;text-align:left;margin-left:36.35pt;margin-top:507.2pt;width:73.45pt;height:28.5pt;z-index:-25160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" stroked="f">
                <v:textbox>
                  <w:txbxContent>
                    <w:p w14:paraId="4B486BEA" w14:textId="0E315A24" w:rsidR="00B511D0" w:rsidRPr="001B457A" w:rsidRDefault="00000000" w:rsidP="00B511D0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20" w:history="1">
                        <w:r w:rsidR="00A4642D" w:rsidRPr="003324C3">
                          <w:rPr>
                            <w:rStyle w:val="Hyperlink"/>
                            <w:sz w:val="16"/>
                            <w:szCs w:val="18"/>
                          </w:rPr>
                          <w:t>Messdaten Generatoren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2784" behindDoc="1" locked="1" layoutInCell="1" allowOverlap="1" wp14:anchorId="24AE56D6" wp14:editId="12D7CE75">
                <wp:simplePos x="0" y="0"/>
                <wp:positionH relativeFrom="margin">
                  <wp:posOffset>4819650</wp:posOffset>
                </wp:positionH>
                <wp:positionV relativeFrom="page">
                  <wp:posOffset>6447155</wp:posOffset>
                </wp:positionV>
                <wp:extent cx="932815" cy="361950"/>
                <wp:effectExtent l="0" t="0" r="635" b="0"/>
                <wp:wrapTight wrapText="bothSides">
                  <wp:wrapPolygon edited="0">
                    <wp:start x="0" y="0"/>
                    <wp:lineTo x="0" y="20463"/>
                    <wp:lineTo x="21174" y="20463"/>
                    <wp:lineTo x="21174" y="0"/>
                    <wp:lineTo x="0" y="0"/>
                  </wp:wrapPolygon>
                </wp:wrapTight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D032BC" w14:textId="5CA723C1" w:rsidR="00B511D0" w:rsidRPr="001B457A" w:rsidRDefault="00000000" w:rsidP="00B511D0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21" w:history="1">
                              <w:r w:rsidR="00B511D0" w:rsidRPr="003324C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Messdaten</w:t>
                              </w:r>
                              <w:r w:rsidR="00497E4F" w:rsidRPr="003324C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</w:t>
                              </w:r>
                              <w:r w:rsidR="00A4642D" w:rsidRPr="003324C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Pumpen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E56D6" id="_x0000_s1029" type="#_x0000_t202" style="position:absolute;left:0;text-align:left;margin-left:379.5pt;margin-top:507.65pt;width:73.45pt;height:28.5pt;z-index:-25161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" stroked="f">
                <v:textbox>
                  <w:txbxContent>
                    <w:p w14:paraId="56D032BC" w14:textId="5CA723C1" w:rsidR="00B511D0" w:rsidRPr="001B457A" w:rsidRDefault="00000000" w:rsidP="00B511D0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22" w:history="1">
                        <w:r w:rsidR="00B511D0" w:rsidRPr="003324C3">
                          <w:rPr>
                            <w:rStyle w:val="Hyperlink"/>
                            <w:sz w:val="16"/>
                            <w:szCs w:val="18"/>
                          </w:rPr>
                          <w:t>Messdaten</w:t>
                        </w:r>
                        <w:r w:rsidR="00497E4F" w:rsidRPr="003324C3">
                          <w:rPr>
                            <w:rStyle w:val="Hyperlink"/>
                            <w:sz w:val="16"/>
                            <w:szCs w:val="18"/>
                          </w:rPr>
                          <w:t xml:space="preserve"> </w:t>
                        </w:r>
                        <w:r w:rsidR="00A4642D" w:rsidRPr="003324C3">
                          <w:rPr>
                            <w:rStyle w:val="Hyperlink"/>
                            <w:sz w:val="16"/>
                            <w:szCs w:val="18"/>
                          </w:rPr>
                          <w:t>Pumpen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</w:p>
    <w:p w14:paraId="30A254CC" w14:textId="2CFF7C1B" w:rsidR="00B511D0" w:rsidRDefault="00B511D0" w:rsidP="00D003F4">
      <w:pPr>
        <w:spacing w:line="240" w:lineRule="auto"/>
        <w:jc w:val="left"/>
      </w:pPr>
    </w:p>
    <w:p w14:paraId="28A93CE6" w14:textId="53163987" w:rsidR="00B511D0" w:rsidRDefault="0032432D" w:rsidP="00981820">
      <w:pPr>
        <w:pStyle w:val="Listenabsatz"/>
        <w:numPr>
          <w:ilvl w:val="0"/>
          <w:numId w:val="24"/>
        </w:numPr>
        <w:spacing w:line="240" w:lineRule="auto"/>
        <w:jc w:val="left"/>
        <w:rPr>
          <w:u w:val="single"/>
        </w:rPr>
      </w:pPr>
      <w:r>
        <w:rPr>
          <w:noProof/>
        </w:rPr>
        <w:drawing>
          <wp:anchor distT="0" distB="0" distL="114300" distR="114300" simplePos="0" relativeHeight="251722240" behindDoc="1" locked="0" layoutInCell="1" allowOverlap="1" wp14:anchorId="62EED672" wp14:editId="72E33D65">
            <wp:simplePos x="0" y="0"/>
            <wp:positionH relativeFrom="column">
              <wp:posOffset>4824730</wp:posOffset>
            </wp:positionH>
            <wp:positionV relativeFrom="paragraph">
              <wp:posOffset>66040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664818538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1820" w:rsidRPr="00981820">
        <w:rPr>
          <w:u w:val="single"/>
        </w:rPr>
        <w:t>Kalkulation</w:t>
      </w:r>
    </w:p>
    <w:p w14:paraId="4514F735" w14:textId="28DE1FE9" w:rsidR="00E71ECE" w:rsidRDefault="00981820" w:rsidP="00981820">
      <w:pPr>
        <w:pStyle w:val="Listenabsatz"/>
        <w:spacing w:line="240" w:lineRule="auto"/>
        <w:jc w:val="left"/>
      </w:pPr>
      <w:r>
        <w:t xml:space="preserve">Hinter dem folgenden </w:t>
      </w:r>
      <w:r w:rsidR="00E415F0">
        <w:t xml:space="preserve">QR-Code findest du einen Kostenplan für die einzelnen Bauteile. </w:t>
      </w:r>
      <w:r w:rsidR="00F6041C">
        <w:t xml:space="preserve">Stelle nun die Kosten dem Wirkungsgrad </w:t>
      </w:r>
      <w:r w:rsidR="004C249C">
        <w:t xml:space="preserve">für alle möglichen Kombinationen gegenüber </w:t>
      </w:r>
      <w:r w:rsidR="00F6041C">
        <w:t xml:space="preserve">und </w:t>
      </w:r>
      <w:r w:rsidR="00E71ECE">
        <w:t>erläutere, welche Kombination du aus Kosten-Nutzen-Gründen empfehlen würdest.</w:t>
      </w:r>
    </w:p>
    <w:p w14:paraId="07DC008B" w14:textId="2D2A63A4" w:rsidR="00E71ECE" w:rsidRDefault="00E71ECE" w:rsidP="00981820">
      <w:pPr>
        <w:pStyle w:val="Listenabsatz"/>
        <w:spacing w:line="240" w:lineRule="auto"/>
        <w:jc w:val="left"/>
      </w:pPr>
    </w:p>
    <w:p w14:paraId="06BEDD4C" w14:textId="16A9DAD2" w:rsidR="00E71ECE" w:rsidRDefault="006300C9" w:rsidP="00981820">
      <w:pPr>
        <w:pStyle w:val="Listenabsatz"/>
        <w:spacing w:line="240" w:lineRule="auto"/>
        <w:jc w:val="left"/>
      </w:pPr>
      <w:r>
        <w:rPr>
          <w:noProof/>
        </w:rPr>
        <w:drawing>
          <wp:anchor distT="0" distB="0" distL="114300" distR="114300" simplePos="0" relativeHeight="251726336" behindDoc="1" locked="0" layoutInCell="1" allowOverlap="1" wp14:anchorId="57BCF30C" wp14:editId="0FD40DBE">
            <wp:simplePos x="0" y="0"/>
            <wp:positionH relativeFrom="column">
              <wp:posOffset>0</wp:posOffset>
            </wp:positionH>
            <wp:positionV relativeFrom="paragraph">
              <wp:posOffset>40005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71A0CD" w14:textId="326DBC5E" w:rsidR="00981820" w:rsidRPr="00981820" w:rsidRDefault="00F6041C" w:rsidP="00981820">
      <w:pPr>
        <w:pStyle w:val="Listenabsatz"/>
        <w:spacing w:line="240" w:lineRule="auto"/>
        <w:jc w:val="left"/>
      </w:pPr>
      <w:r>
        <w:t xml:space="preserve"> </w:t>
      </w:r>
    </w:p>
    <w:p w14:paraId="58F367CF" w14:textId="0CA923EE" w:rsidR="00D003F4" w:rsidRDefault="00D003F4" w:rsidP="00D003F4">
      <w:pPr>
        <w:spacing w:line="240" w:lineRule="auto"/>
        <w:jc w:val="left"/>
      </w:pPr>
    </w:p>
    <w:p w14:paraId="20585BA1" w14:textId="788FBF3E" w:rsidR="006300C9" w:rsidRDefault="006300C9" w:rsidP="00D003F4">
      <w:pPr>
        <w:spacing w:line="240" w:lineRule="auto"/>
        <w:jc w:val="left"/>
      </w:pPr>
      <w:r>
        <w:t xml:space="preserve">Hinter diesem </w:t>
      </w:r>
      <w:hyperlink r:id="rId25" w:history="1">
        <w:r w:rsidR="00E41632">
          <w:rPr>
            <w:rStyle w:val="Hyperlink"/>
          </w:rPr>
          <w:t>QR-Code</w:t>
        </w:r>
      </w:hyperlink>
      <w:r>
        <w:t xml:space="preserve"> findest du eine Lösung, mit der du deine </w:t>
      </w:r>
      <w:r w:rsidR="00283403">
        <w:t xml:space="preserve">Ergebnisse </w:t>
      </w:r>
      <w:r>
        <w:t>vergleichen kannst.</w:t>
      </w:r>
    </w:p>
    <w:p w14:paraId="7D81ECAA" w14:textId="77777777" w:rsidR="00E36BFC" w:rsidRDefault="00E36BFC" w:rsidP="00D003F4">
      <w:pPr>
        <w:spacing w:line="240" w:lineRule="auto"/>
        <w:jc w:val="left"/>
      </w:pPr>
    </w:p>
    <w:p w14:paraId="67D7623E" w14:textId="4915EDDC" w:rsidR="005C196E" w:rsidRPr="00D003F4" w:rsidRDefault="00E71ECE" w:rsidP="00D003F4">
      <w:pPr>
        <w:pStyle w:val="Listenabsatz"/>
        <w:spacing w:line="240" w:lineRule="auto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7120" behindDoc="1" locked="1" layoutInCell="1" allowOverlap="1" wp14:anchorId="6952E72A" wp14:editId="07E6B46C">
                <wp:simplePos x="0" y="0"/>
                <wp:positionH relativeFrom="margin">
                  <wp:posOffset>4819650</wp:posOffset>
                </wp:positionH>
                <wp:positionV relativeFrom="page">
                  <wp:posOffset>7914005</wp:posOffset>
                </wp:positionV>
                <wp:extent cx="932815" cy="361950"/>
                <wp:effectExtent l="0" t="0" r="635" b="0"/>
                <wp:wrapTight wrapText="bothSides">
                  <wp:wrapPolygon edited="0">
                    <wp:start x="0" y="0"/>
                    <wp:lineTo x="0" y="20463"/>
                    <wp:lineTo x="21174" y="20463"/>
                    <wp:lineTo x="21174" y="0"/>
                    <wp:lineTo x="0" y="0"/>
                  </wp:wrapPolygon>
                </wp:wrapTight>
                <wp:docPr id="31148003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5BE2BA" w14:textId="7F156ABC" w:rsidR="00E71ECE" w:rsidRPr="001B457A" w:rsidRDefault="00000000" w:rsidP="00E71ECE">
                            <w:pPr>
                              <w:rPr>
                                <w:sz w:val="8"/>
                                <w:szCs w:val="12"/>
                                <w:lang w:val="en-GB"/>
                              </w:rPr>
                            </w:pPr>
                            <w:hyperlink r:id="rId26" w:history="1">
                              <w:r w:rsidR="00E71ECE" w:rsidRPr="003324C3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Kostenplan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2E72A" id="_x0000_s1030" type="#_x0000_t202" style="position:absolute;left:0;text-align:left;margin-left:379.5pt;margin-top:623.15pt;width:73.45pt;height:28.5pt;z-index:-251599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" stroked="f">
                <v:textbox>
                  <w:txbxContent>
                    <w:p w14:paraId="7D5BE2BA" w14:textId="7F156ABC" w:rsidR="00E71ECE" w:rsidRPr="001B457A" w:rsidRDefault="00000000" w:rsidP="00E71ECE">
                      <w:pPr>
                        <w:rPr>
                          <w:sz w:val="8"/>
                          <w:szCs w:val="12"/>
                          <w:lang w:val="en-GB"/>
                        </w:rPr>
                      </w:pPr>
                      <w:hyperlink r:id="rId27" w:history="1">
                        <w:r w:rsidR="00E71ECE" w:rsidRPr="003324C3">
                          <w:rPr>
                            <w:rStyle w:val="Hyperlink"/>
                            <w:sz w:val="16"/>
                            <w:szCs w:val="18"/>
                          </w:rPr>
                          <w:t>Kostenplan</w:t>
                        </w:r>
                      </w:hyperlink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</w:p>
    <w:p w14:paraId="5EF7649C" w14:textId="77777777" w:rsidR="006300C9" w:rsidRDefault="006300C9" w:rsidP="004E77DD"/>
    <w:p w14:paraId="286A2F9A" w14:textId="77777777" w:rsidR="006300C9" w:rsidRDefault="006300C9" w:rsidP="004E77DD"/>
    <w:p w14:paraId="04C79338" w14:textId="53DB8AD7" w:rsidR="004E77DD" w:rsidRDefault="004E77DD" w:rsidP="004E77DD">
      <w:r>
        <w:t>Hinweise, Literatur und Links</w:t>
      </w:r>
    </w:p>
    <w:p w14:paraId="71D672D6" w14:textId="470F0441" w:rsidR="000E632A" w:rsidRDefault="00577F2E" w:rsidP="000E632A">
      <w:pPr>
        <w:pStyle w:val="AufzhlungUV11"/>
        <w:spacing w:line="240" w:lineRule="auto"/>
        <w:jc w:val="left"/>
      </w:pPr>
      <w:r>
        <w:t>C. Holler</w:t>
      </w:r>
      <w:r w:rsidR="00D366AD">
        <w:t xml:space="preserve">, </w:t>
      </w:r>
      <w:proofErr w:type="spellStart"/>
      <w:r w:rsidR="00D366AD">
        <w:t>J.Gaukel</w:t>
      </w:r>
      <w:proofErr w:type="spellEnd"/>
      <w:r w:rsidR="004E77DD" w:rsidRPr="002A7E48">
        <w:t xml:space="preserve">: </w:t>
      </w:r>
      <w:r w:rsidR="00D366AD">
        <w:t xml:space="preserve">Erneuerbare Energien – </w:t>
      </w:r>
      <w:r w:rsidR="00FD4BFA">
        <w:t>o</w:t>
      </w:r>
      <w:r w:rsidR="00D366AD">
        <w:t xml:space="preserve">hne </w:t>
      </w:r>
      <w:proofErr w:type="spellStart"/>
      <w:r w:rsidR="00D366AD">
        <w:t>heisse</w:t>
      </w:r>
      <w:proofErr w:type="spellEnd"/>
      <w:r w:rsidR="00D366AD">
        <w:t xml:space="preserve"> Luft</w:t>
      </w:r>
      <w:r w:rsidR="00FD4BFA">
        <w:t>, UIT Cambridge Ltd</w:t>
      </w:r>
      <w:r w:rsidR="004E77DD" w:rsidRPr="002A7E48">
        <w:t>, 201</w:t>
      </w:r>
      <w:r w:rsidR="00FD4BFA">
        <w:t>9</w:t>
      </w:r>
    </w:p>
    <w:p w14:paraId="3ABC89F0" w14:textId="1B0B76D1" w:rsidR="00FD4BFA" w:rsidRDefault="00EE33E2" w:rsidP="000E632A">
      <w:pPr>
        <w:pStyle w:val="AufzhlungUV11"/>
        <w:spacing w:line="240" w:lineRule="auto"/>
        <w:jc w:val="left"/>
      </w:pPr>
      <w:r>
        <w:t xml:space="preserve">V. Quaschning: Regenerative Energiesysteme, </w:t>
      </w:r>
      <w:r w:rsidR="00EE6F22">
        <w:t>Carl Hanser Verlag München, 2015</w:t>
      </w:r>
    </w:p>
    <w:sectPr w:rsidR="00FD4BFA" w:rsidSect="002509A5">
      <w:headerReference w:type="default" r:id="rId28"/>
      <w:footerReference w:type="default" r:id="rId29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323C25" w14:textId="77777777" w:rsidR="008D1CB4" w:rsidRDefault="008D1CB4">
      <w:r>
        <w:separator/>
      </w:r>
    </w:p>
  </w:endnote>
  <w:endnote w:type="continuationSeparator" w:id="0">
    <w:p w14:paraId="0CB1C42E" w14:textId="77777777" w:rsidR="008D1CB4" w:rsidRDefault="008D1C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1003CFF8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1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EFAFA4" w14:textId="77777777" w:rsidR="008D1CB4" w:rsidRDefault="008D1CB4">
      <w:r>
        <w:separator/>
      </w:r>
    </w:p>
  </w:footnote>
  <w:footnote w:type="continuationSeparator" w:id="0">
    <w:p w14:paraId="03326495" w14:textId="77777777" w:rsidR="008D1CB4" w:rsidRDefault="008D1C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2C6CF478" w:rsidR="00F2528D" w:rsidRDefault="00D0705F" w:rsidP="00BF1ECD">
    <w:pPr>
      <w:pStyle w:val="Kopfzeile"/>
      <w:jc w:val="right"/>
      <w:rPr>
        <w:b/>
        <w:noProof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2868B10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4B5602F5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</w:t>
    </w:r>
    <w:r w:rsidR="009C0CB8">
      <w:rPr>
        <w:b/>
        <w:noProof/>
        <w:color w:val="7F7F7F"/>
      </w:rPr>
      <w:t>Wasserenergie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</w:t>
    </w:r>
    <w:r w:rsidR="006F6D22">
      <w:rPr>
        <w:b/>
        <w:noProof/>
        <w:color w:val="7F7F7F"/>
      </w:rPr>
      <w:t>Auswert</w:t>
    </w:r>
    <w:r w:rsidR="00FB4EA8">
      <w:rPr>
        <w:b/>
        <w:noProof/>
        <w:color w:val="7F7F7F"/>
      </w:rPr>
      <w:t>aufgabe</w:t>
    </w:r>
    <w:r w:rsidR="00C4329C">
      <w:rPr>
        <w:b/>
        <w:noProof/>
        <w:color w:val="7F7F7F"/>
      </w:rPr>
      <w:t xml:space="preserve"> </w:t>
    </w:r>
  </w:p>
  <w:p w14:paraId="65A7341E" w14:textId="77777777" w:rsidR="009C0CB8" w:rsidRPr="002509A5" w:rsidRDefault="009C0CB8" w:rsidP="00BF1ECD">
    <w:pPr>
      <w:pStyle w:val="Kopfzeile"/>
      <w:jc w:val="right"/>
      <w:rPr>
        <w:b/>
        <w:color w:val="7F7F7F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2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0C5876"/>
    <w:multiLevelType w:val="hybridMultilevel"/>
    <w:tmpl w:val="5CF4517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2" w15:restartNumberingAfterBreak="0">
    <w:nsid w:val="3FE03508"/>
    <w:multiLevelType w:val="hybridMultilevel"/>
    <w:tmpl w:val="515E19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C45390"/>
    <w:multiLevelType w:val="hybridMultilevel"/>
    <w:tmpl w:val="C338C32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3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7492295">
    <w:abstractNumId w:val="2"/>
  </w:num>
  <w:num w:numId="2" w16cid:durableId="389351739">
    <w:abstractNumId w:val="6"/>
  </w:num>
  <w:num w:numId="3" w16cid:durableId="1975061253">
    <w:abstractNumId w:val="1"/>
  </w:num>
  <w:num w:numId="4" w16cid:durableId="1808627609">
    <w:abstractNumId w:val="22"/>
  </w:num>
  <w:num w:numId="5" w16cid:durableId="745808673">
    <w:abstractNumId w:val="0"/>
  </w:num>
  <w:num w:numId="6" w16cid:durableId="421878445">
    <w:abstractNumId w:val="16"/>
  </w:num>
  <w:num w:numId="7" w16cid:durableId="422995085">
    <w:abstractNumId w:val="13"/>
  </w:num>
  <w:num w:numId="8" w16cid:durableId="84615866">
    <w:abstractNumId w:val="3"/>
  </w:num>
  <w:num w:numId="9" w16cid:durableId="2119056653">
    <w:abstractNumId w:val="18"/>
  </w:num>
  <w:num w:numId="10" w16cid:durableId="1900166785">
    <w:abstractNumId w:val="11"/>
  </w:num>
  <w:num w:numId="11" w16cid:durableId="1832061165">
    <w:abstractNumId w:val="7"/>
  </w:num>
  <w:num w:numId="12" w16cid:durableId="1600603868">
    <w:abstractNumId w:val="21"/>
  </w:num>
  <w:num w:numId="13" w16cid:durableId="242491639">
    <w:abstractNumId w:val="5"/>
  </w:num>
  <w:num w:numId="14" w16cid:durableId="470176323">
    <w:abstractNumId w:val="23"/>
  </w:num>
  <w:num w:numId="15" w16cid:durableId="1444807741">
    <w:abstractNumId w:val="19"/>
  </w:num>
  <w:num w:numId="16" w16cid:durableId="880938673">
    <w:abstractNumId w:val="15"/>
  </w:num>
  <w:num w:numId="17" w16cid:durableId="1462066230">
    <w:abstractNumId w:val="4"/>
  </w:num>
  <w:num w:numId="18" w16cid:durableId="1810197990">
    <w:abstractNumId w:val="8"/>
  </w:num>
  <w:num w:numId="19" w16cid:durableId="1910529405">
    <w:abstractNumId w:val="20"/>
  </w:num>
  <w:num w:numId="20" w16cid:durableId="1057436230">
    <w:abstractNumId w:val="9"/>
  </w:num>
  <w:num w:numId="21" w16cid:durableId="143280619">
    <w:abstractNumId w:val="14"/>
  </w:num>
  <w:num w:numId="22" w16cid:durableId="118497335">
    <w:abstractNumId w:val="17"/>
  </w:num>
  <w:num w:numId="23" w16cid:durableId="936525947">
    <w:abstractNumId w:val="12"/>
  </w:num>
  <w:num w:numId="24" w16cid:durableId="1803421324">
    <w:abstractNumId w:val="1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5F0"/>
    <w:rsid w:val="00001801"/>
    <w:rsid w:val="00007BAC"/>
    <w:rsid w:val="000120C3"/>
    <w:rsid w:val="000122C9"/>
    <w:rsid w:val="000139C4"/>
    <w:rsid w:val="0001455D"/>
    <w:rsid w:val="000178D1"/>
    <w:rsid w:val="00025196"/>
    <w:rsid w:val="00034823"/>
    <w:rsid w:val="0003593C"/>
    <w:rsid w:val="000401B1"/>
    <w:rsid w:val="00040D0C"/>
    <w:rsid w:val="00044483"/>
    <w:rsid w:val="00051262"/>
    <w:rsid w:val="000516DE"/>
    <w:rsid w:val="0005533B"/>
    <w:rsid w:val="0005798F"/>
    <w:rsid w:val="00060B85"/>
    <w:rsid w:val="00062EC7"/>
    <w:rsid w:val="00063BDF"/>
    <w:rsid w:val="00066FC1"/>
    <w:rsid w:val="00074EF4"/>
    <w:rsid w:val="00082C1F"/>
    <w:rsid w:val="00082D10"/>
    <w:rsid w:val="000851AC"/>
    <w:rsid w:val="000868CF"/>
    <w:rsid w:val="00086DD7"/>
    <w:rsid w:val="00087DFD"/>
    <w:rsid w:val="000942B9"/>
    <w:rsid w:val="000947AD"/>
    <w:rsid w:val="00097E56"/>
    <w:rsid w:val="000A09AF"/>
    <w:rsid w:val="000B2B68"/>
    <w:rsid w:val="000B62E4"/>
    <w:rsid w:val="000C215A"/>
    <w:rsid w:val="000C7C46"/>
    <w:rsid w:val="000E0183"/>
    <w:rsid w:val="000E1859"/>
    <w:rsid w:val="000E632A"/>
    <w:rsid w:val="000F0F01"/>
    <w:rsid w:val="000F4EDC"/>
    <w:rsid w:val="000F640B"/>
    <w:rsid w:val="001023EB"/>
    <w:rsid w:val="00103919"/>
    <w:rsid w:val="0010563D"/>
    <w:rsid w:val="00111F68"/>
    <w:rsid w:val="001124BC"/>
    <w:rsid w:val="0011413E"/>
    <w:rsid w:val="001150DA"/>
    <w:rsid w:val="00117D4A"/>
    <w:rsid w:val="00117ED9"/>
    <w:rsid w:val="00125EB4"/>
    <w:rsid w:val="0012669B"/>
    <w:rsid w:val="00126C1C"/>
    <w:rsid w:val="00131F3C"/>
    <w:rsid w:val="00133769"/>
    <w:rsid w:val="00140E41"/>
    <w:rsid w:val="00140FD7"/>
    <w:rsid w:val="00154AD9"/>
    <w:rsid w:val="00161D8C"/>
    <w:rsid w:val="001658C2"/>
    <w:rsid w:val="00167F05"/>
    <w:rsid w:val="00171293"/>
    <w:rsid w:val="00174BD5"/>
    <w:rsid w:val="001814CF"/>
    <w:rsid w:val="00192B22"/>
    <w:rsid w:val="00193D09"/>
    <w:rsid w:val="00194133"/>
    <w:rsid w:val="00194C92"/>
    <w:rsid w:val="00195562"/>
    <w:rsid w:val="001A1C87"/>
    <w:rsid w:val="001A7DC6"/>
    <w:rsid w:val="001B2953"/>
    <w:rsid w:val="001B2F0D"/>
    <w:rsid w:val="001B457A"/>
    <w:rsid w:val="001B51B5"/>
    <w:rsid w:val="001C0155"/>
    <w:rsid w:val="001C0D0B"/>
    <w:rsid w:val="001C299B"/>
    <w:rsid w:val="001C2F69"/>
    <w:rsid w:val="001C3130"/>
    <w:rsid w:val="001C6168"/>
    <w:rsid w:val="001D4CD2"/>
    <w:rsid w:val="001D6B5D"/>
    <w:rsid w:val="001D74ED"/>
    <w:rsid w:val="001E0400"/>
    <w:rsid w:val="001E10BB"/>
    <w:rsid w:val="001E2397"/>
    <w:rsid w:val="001E3445"/>
    <w:rsid w:val="001F037E"/>
    <w:rsid w:val="001F10BF"/>
    <w:rsid w:val="001F1CA6"/>
    <w:rsid w:val="001F2B45"/>
    <w:rsid w:val="001F44FD"/>
    <w:rsid w:val="0020117E"/>
    <w:rsid w:val="0020643F"/>
    <w:rsid w:val="00206D87"/>
    <w:rsid w:val="00206D8E"/>
    <w:rsid w:val="002101A9"/>
    <w:rsid w:val="0021551E"/>
    <w:rsid w:val="00226B97"/>
    <w:rsid w:val="002345B7"/>
    <w:rsid w:val="00234933"/>
    <w:rsid w:val="00247A0E"/>
    <w:rsid w:val="002509A5"/>
    <w:rsid w:val="002522B8"/>
    <w:rsid w:val="00255432"/>
    <w:rsid w:val="002559DB"/>
    <w:rsid w:val="00256AFE"/>
    <w:rsid w:val="00263169"/>
    <w:rsid w:val="00264E28"/>
    <w:rsid w:val="0026503B"/>
    <w:rsid w:val="002703D2"/>
    <w:rsid w:val="0027240F"/>
    <w:rsid w:val="00276934"/>
    <w:rsid w:val="0028093B"/>
    <w:rsid w:val="002810F2"/>
    <w:rsid w:val="00281D95"/>
    <w:rsid w:val="00283403"/>
    <w:rsid w:val="002A1DD0"/>
    <w:rsid w:val="002A2254"/>
    <w:rsid w:val="002A66C6"/>
    <w:rsid w:val="002A6886"/>
    <w:rsid w:val="002A6AC5"/>
    <w:rsid w:val="002A7E48"/>
    <w:rsid w:val="002C2CEF"/>
    <w:rsid w:val="002C3A21"/>
    <w:rsid w:val="002C3BFF"/>
    <w:rsid w:val="002C6430"/>
    <w:rsid w:val="002C6A9F"/>
    <w:rsid w:val="002D5E52"/>
    <w:rsid w:val="002D6038"/>
    <w:rsid w:val="002D7759"/>
    <w:rsid w:val="002F6D5D"/>
    <w:rsid w:val="00301360"/>
    <w:rsid w:val="00302340"/>
    <w:rsid w:val="00310080"/>
    <w:rsid w:val="00313326"/>
    <w:rsid w:val="0032432D"/>
    <w:rsid w:val="00325B69"/>
    <w:rsid w:val="003317BE"/>
    <w:rsid w:val="003324C3"/>
    <w:rsid w:val="003352E8"/>
    <w:rsid w:val="00337A1E"/>
    <w:rsid w:val="003535FF"/>
    <w:rsid w:val="00355321"/>
    <w:rsid w:val="00363A9B"/>
    <w:rsid w:val="00365674"/>
    <w:rsid w:val="00370A99"/>
    <w:rsid w:val="00371921"/>
    <w:rsid w:val="0037457F"/>
    <w:rsid w:val="00377666"/>
    <w:rsid w:val="00380E4B"/>
    <w:rsid w:val="003903A7"/>
    <w:rsid w:val="00391B5C"/>
    <w:rsid w:val="00392830"/>
    <w:rsid w:val="0039333C"/>
    <w:rsid w:val="003933F4"/>
    <w:rsid w:val="00397FA4"/>
    <w:rsid w:val="003A10A7"/>
    <w:rsid w:val="003B33CA"/>
    <w:rsid w:val="003B3CE6"/>
    <w:rsid w:val="003C65B7"/>
    <w:rsid w:val="003C7455"/>
    <w:rsid w:val="003D0AF6"/>
    <w:rsid w:val="003D21CA"/>
    <w:rsid w:val="003D289F"/>
    <w:rsid w:val="003D2A34"/>
    <w:rsid w:val="003D36B8"/>
    <w:rsid w:val="003E1CAC"/>
    <w:rsid w:val="003E1E79"/>
    <w:rsid w:val="003E5092"/>
    <w:rsid w:val="003E7F0F"/>
    <w:rsid w:val="003F4EF8"/>
    <w:rsid w:val="003F6801"/>
    <w:rsid w:val="003F7463"/>
    <w:rsid w:val="00400508"/>
    <w:rsid w:val="00401DE7"/>
    <w:rsid w:val="0040461A"/>
    <w:rsid w:val="00407AB5"/>
    <w:rsid w:val="00413FAA"/>
    <w:rsid w:val="004207BC"/>
    <w:rsid w:val="00425F79"/>
    <w:rsid w:val="00430639"/>
    <w:rsid w:val="00436519"/>
    <w:rsid w:val="00437655"/>
    <w:rsid w:val="00437D4E"/>
    <w:rsid w:val="00455FA5"/>
    <w:rsid w:val="00463AD4"/>
    <w:rsid w:val="004648C2"/>
    <w:rsid w:val="00466F66"/>
    <w:rsid w:val="00474C0A"/>
    <w:rsid w:val="00482167"/>
    <w:rsid w:val="00486C04"/>
    <w:rsid w:val="004879EB"/>
    <w:rsid w:val="0049134E"/>
    <w:rsid w:val="00497E4F"/>
    <w:rsid w:val="004A351F"/>
    <w:rsid w:val="004A3F04"/>
    <w:rsid w:val="004A5AFF"/>
    <w:rsid w:val="004B29B6"/>
    <w:rsid w:val="004B3959"/>
    <w:rsid w:val="004B70DD"/>
    <w:rsid w:val="004C249C"/>
    <w:rsid w:val="004C50A9"/>
    <w:rsid w:val="004C7A7D"/>
    <w:rsid w:val="004D3938"/>
    <w:rsid w:val="004D6E27"/>
    <w:rsid w:val="004E0835"/>
    <w:rsid w:val="004E6D5C"/>
    <w:rsid w:val="004E6E41"/>
    <w:rsid w:val="004E757F"/>
    <w:rsid w:val="004E77DD"/>
    <w:rsid w:val="004E7DC8"/>
    <w:rsid w:val="004F07C9"/>
    <w:rsid w:val="004F78AB"/>
    <w:rsid w:val="00501FA2"/>
    <w:rsid w:val="005072ED"/>
    <w:rsid w:val="00512B3A"/>
    <w:rsid w:val="00530811"/>
    <w:rsid w:val="00540784"/>
    <w:rsid w:val="00543808"/>
    <w:rsid w:val="00553685"/>
    <w:rsid w:val="00553EC3"/>
    <w:rsid w:val="00557617"/>
    <w:rsid w:val="00562369"/>
    <w:rsid w:val="005651A6"/>
    <w:rsid w:val="00567D0D"/>
    <w:rsid w:val="00570D36"/>
    <w:rsid w:val="00571A39"/>
    <w:rsid w:val="005732C1"/>
    <w:rsid w:val="00574351"/>
    <w:rsid w:val="00577F2E"/>
    <w:rsid w:val="00583833"/>
    <w:rsid w:val="0059315D"/>
    <w:rsid w:val="005953F2"/>
    <w:rsid w:val="005A0200"/>
    <w:rsid w:val="005A1706"/>
    <w:rsid w:val="005A1BB7"/>
    <w:rsid w:val="005A3172"/>
    <w:rsid w:val="005A5954"/>
    <w:rsid w:val="005A6CFB"/>
    <w:rsid w:val="005B0DB3"/>
    <w:rsid w:val="005B186B"/>
    <w:rsid w:val="005B2D1B"/>
    <w:rsid w:val="005B35AD"/>
    <w:rsid w:val="005B508D"/>
    <w:rsid w:val="005B55E5"/>
    <w:rsid w:val="005B5C61"/>
    <w:rsid w:val="005B7404"/>
    <w:rsid w:val="005B7508"/>
    <w:rsid w:val="005C1633"/>
    <w:rsid w:val="005C196E"/>
    <w:rsid w:val="005C3E56"/>
    <w:rsid w:val="005D28F7"/>
    <w:rsid w:val="005D4D89"/>
    <w:rsid w:val="005E399F"/>
    <w:rsid w:val="005E5382"/>
    <w:rsid w:val="005E66EF"/>
    <w:rsid w:val="005F0B07"/>
    <w:rsid w:val="005F4512"/>
    <w:rsid w:val="005F79EA"/>
    <w:rsid w:val="00600DAF"/>
    <w:rsid w:val="0060330B"/>
    <w:rsid w:val="00603A80"/>
    <w:rsid w:val="00606427"/>
    <w:rsid w:val="00606A95"/>
    <w:rsid w:val="0061059D"/>
    <w:rsid w:val="00611F38"/>
    <w:rsid w:val="006138E7"/>
    <w:rsid w:val="00614068"/>
    <w:rsid w:val="006148ED"/>
    <w:rsid w:val="00623F66"/>
    <w:rsid w:val="00623FB5"/>
    <w:rsid w:val="00626659"/>
    <w:rsid w:val="006300C9"/>
    <w:rsid w:val="0063372B"/>
    <w:rsid w:val="00636F3B"/>
    <w:rsid w:val="0063726C"/>
    <w:rsid w:val="00641ACB"/>
    <w:rsid w:val="00650A43"/>
    <w:rsid w:val="00651A00"/>
    <w:rsid w:val="00653644"/>
    <w:rsid w:val="00654F6D"/>
    <w:rsid w:val="00657376"/>
    <w:rsid w:val="00661E66"/>
    <w:rsid w:val="00663644"/>
    <w:rsid w:val="00665D41"/>
    <w:rsid w:val="006717A4"/>
    <w:rsid w:val="00673706"/>
    <w:rsid w:val="00673FFD"/>
    <w:rsid w:val="00675DA4"/>
    <w:rsid w:val="006764F3"/>
    <w:rsid w:val="0067748B"/>
    <w:rsid w:val="006803AA"/>
    <w:rsid w:val="00682339"/>
    <w:rsid w:val="00690DA5"/>
    <w:rsid w:val="00691821"/>
    <w:rsid w:val="0069566C"/>
    <w:rsid w:val="006965F7"/>
    <w:rsid w:val="006A4012"/>
    <w:rsid w:val="006A5153"/>
    <w:rsid w:val="006A5AD9"/>
    <w:rsid w:val="006B516B"/>
    <w:rsid w:val="006B6ED1"/>
    <w:rsid w:val="006B7E2A"/>
    <w:rsid w:val="006C0067"/>
    <w:rsid w:val="006C1FF4"/>
    <w:rsid w:val="006C4888"/>
    <w:rsid w:val="006C4F78"/>
    <w:rsid w:val="006C6CFF"/>
    <w:rsid w:val="006C70E1"/>
    <w:rsid w:val="006D10D4"/>
    <w:rsid w:val="006D5E53"/>
    <w:rsid w:val="006D5FCC"/>
    <w:rsid w:val="006D6348"/>
    <w:rsid w:val="006E0FDA"/>
    <w:rsid w:val="006E409D"/>
    <w:rsid w:val="006E4B24"/>
    <w:rsid w:val="006F4537"/>
    <w:rsid w:val="006F5330"/>
    <w:rsid w:val="006F6D22"/>
    <w:rsid w:val="00702F27"/>
    <w:rsid w:val="00703B0F"/>
    <w:rsid w:val="0070431B"/>
    <w:rsid w:val="00704324"/>
    <w:rsid w:val="0070611F"/>
    <w:rsid w:val="00714809"/>
    <w:rsid w:val="0071520B"/>
    <w:rsid w:val="00715EE8"/>
    <w:rsid w:val="00720E28"/>
    <w:rsid w:val="00726A5B"/>
    <w:rsid w:val="007278A6"/>
    <w:rsid w:val="007349C1"/>
    <w:rsid w:val="00740AC3"/>
    <w:rsid w:val="00740F6B"/>
    <w:rsid w:val="007501C2"/>
    <w:rsid w:val="00757926"/>
    <w:rsid w:val="0076207A"/>
    <w:rsid w:val="0076520B"/>
    <w:rsid w:val="00776494"/>
    <w:rsid w:val="00784654"/>
    <w:rsid w:val="00790014"/>
    <w:rsid w:val="007911DC"/>
    <w:rsid w:val="007944C0"/>
    <w:rsid w:val="00795D1C"/>
    <w:rsid w:val="00796F27"/>
    <w:rsid w:val="007A1398"/>
    <w:rsid w:val="007A3766"/>
    <w:rsid w:val="007A4855"/>
    <w:rsid w:val="007B080F"/>
    <w:rsid w:val="007B5DC7"/>
    <w:rsid w:val="007B5E4E"/>
    <w:rsid w:val="007C16BD"/>
    <w:rsid w:val="007D0AB7"/>
    <w:rsid w:val="007D0EDD"/>
    <w:rsid w:val="007D2CEB"/>
    <w:rsid w:val="007E052A"/>
    <w:rsid w:val="007E56D0"/>
    <w:rsid w:val="007F5BA4"/>
    <w:rsid w:val="007F6D56"/>
    <w:rsid w:val="007F7F23"/>
    <w:rsid w:val="008000AE"/>
    <w:rsid w:val="00803398"/>
    <w:rsid w:val="008063BE"/>
    <w:rsid w:val="00807905"/>
    <w:rsid w:val="00812700"/>
    <w:rsid w:val="00814E22"/>
    <w:rsid w:val="00824521"/>
    <w:rsid w:val="0082534A"/>
    <w:rsid w:val="0083059D"/>
    <w:rsid w:val="008312C1"/>
    <w:rsid w:val="00831F54"/>
    <w:rsid w:val="00832F7C"/>
    <w:rsid w:val="0083777B"/>
    <w:rsid w:val="0085188B"/>
    <w:rsid w:val="0085218E"/>
    <w:rsid w:val="00852C7A"/>
    <w:rsid w:val="008562CA"/>
    <w:rsid w:val="008656A4"/>
    <w:rsid w:val="008720C3"/>
    <w:rsid w:val="00874CE6"/>
    <w:rsid w:val="0087501B"/>
    <w:rsid w:val="0088023F"/>
    <w:rsid w:val="00882D2D"/>
    <w:rsid w:val="0088409D"/>
    <w:rsid w:val="008868B3"/>
    <w:rsid w:val="00887C9C"/>
    <w:rsid w:val="008919A6"/>
    <w:rsid w:val="008963E2"/>
    <w:rsid w:val="008A16E1"/>
    <w:rsid w:val="008A2F67"/>
    <w:rsid w:val="008A30EC"/>
    <w:rsid w:val="008B7D1F"/>
    <w:rsid w:val="008C35CC"/>
    <w:rsid w:val="008C479F"/>
    <w:rsid w:val="008C5CA4"/>
    <w:rsid w:val="008D1CB4"/>
    <w:rsid w:val="008D3A51"/>
    <w:rsid w:val="008D6866"/>
    <w:rsid w:val="008F5FA5"/>
    <w:rsid w:val="008F7C3C"/>
    <w:rsid w:val="009015DC"/>
    <w:rsid w:val="00902ADC"/>
    <w:rsid w:val="00905F8D"/>
    <w:rsid w:val="0091333F"/>
    <w:rsid w:val="00925163"/>
    <w:rsid w:val="00925F79"/>
    <w:rsid w:val="00926BD9"/>
    <w:rsid w:val="009277B2"/>
    <w:rsid w:val="00927C3A"/>
    <w:rsid w:val="00934664"/>
    <w:rsid w:val="00934667"/>
    <w:rsid w:val="00935CFA"/>
    <w:rsid w:val="009406F0"/>
    <w:rsid w:val="00946236"/>
    <w:rsid w:val="00951FA3"/>
    <w:rsid w:val="009544CD"/>
    <w:rsid w:val="009555AD"/>
    <w:rsid w:val="00955D63"/>
    <w:rsid w:val="009564C9"/>
    <w:rsid w:val="00956C0A"/>
    <w:rsid w:val="0096323A"/>
    <w:rsid w:val="00966116"/>
    <w:rsid w:val="0097305B"/>
    <w:rsid w:val="00973166"/>
    <w:rsid w:val="009755B4"/>
    <w:rsid w:val="00981432"/>
    <w:rsid w:val="00981820"/>
    <w:rsid w:val="0098252C"/>
    <w:rsid w:val="00983250"/>
    <w:rsid w:val="0098363A"/>
    <w:rsid w:val="009853AF"/>
    <w:rsid w:val="00990548"/>
    <w:rsid w:val="009A61F5"/>
    <w:rsid w:val="009A7100"/>
    <w:rsid w:val="009B0187"/>
    <w:rsid w:val="009B29DB"/>
    <w:rsid w:val="009C0CB8"/>
    <w:rsid w:val="009C555F"/>
    <w:rsid w:val="009D240D"/>
    <w:rsid w:val="009D43D8"/>
    <w:rsid w:val="009D45EC"/>
    <w:rsid w:val="009D5326"/>
    <w:rsid w:val="009E0C41"/>
    <w:rsid w:val="009E4DEB"/>
    <w:rsid w:val="009F1997"/>
    <w:rsid w:val="009F70EF"/>
    <w:rsid w:val="00A0356F"/>
    <w:rsid w:val="00A03F7C"/>
    <w:rsid w:val="00A052AA"/>
    <w:rsid w:val="00A05FA2"/>
    <w:rsid w:val="00A21BEB"/>
    <w:rsid w:val="00A22811"/>
    <w:rsid w:val="00A24093"/>
    <w:rsid w:val="00A2711B"/>
    <w:rsid w:val="00A333CD"/>
    <w:rsid w:val="00A35FB3"/>
    <w:rsid w:val="00A364D1"/>
    <w:rsid w:val="00A37228"/>
    <w:rsid w:val="00A37F3D"/>
    <w:rsid w:val="00A40E95"/>
    <w:rsid w:val="00A41D71"/>
    <w:rsid w:val="00A43F57"/>
    <w:rsid w:val="00A4642D"/>
    <w:rsid w:val="00A4794B"/>
    <w:rsid w:val="00A47F27"/>
    <w:rsid w:val="00A50C5E"/>
    <w:rsid w:val="00A51E30"/>
    <w:rsid w:val="00A5594D"/>
    <w:rsid w:val="00A60E36"/>
    <w:rsid w:val="00A640BC"/>
    <w:rsid w:val="00A650AF"/>
    <w:rsid w:val="00A66430"/>
    <w:rsid w:val="00A70BF0"/>
    <w:rsid w:val="00A71213"/>
    <w:rsid w:val="00A730AA"/>
    <w:rsid w:val="00A74127"/>
    <w:rsid w:val="00A779B5"/>
    <w:rsid w:val="00A835A9"/>
    <w:rsid w:val="00A87D47"/>
    <w:rsid w:val="00A9526E"/>
    <w:rsid w:val="00AA0CF1"/>
    <w:rsid w:val="00AA2D81"/>
    <w:rsid w:val="00AB1EE0"/>
    <w:rsid w:val="00AB2CB5"/>
    <w:rsid w:val="00AB33E7"/>
    <w:rsid w:val="00AC445E"/>
    <w:rsid w:val="00AC6ACA"/>
    <w:rsid w:val="00AE0DC1"/>
    <w:rsid w:val="00AE1CCA"/>
    <w:rsid w:val="00AE23C8"/>
    <w:rsid w:val="00AE2543"/>
    <w:rsid w:val="00AE3213"/>
    <w:rsid w:val="00AF0060"/>
    <w:rsid w:val="00AF5FEA"/>
    <w:rsid w:val="00AF6F8A"/>
    <w:rsid w:val="00AF75CA"/>
    <w:rsid w:val="00B01AEC"/>
    <w:rsid w:val="00B01F7A"/>
    <w:rsid w:val="00B0359F"/>
    <w:rsid w:val="00B0658D"/>
    <w:rsid w:val="00B100F4"/>
    <w:rsid w:val="00B10404"/>
    <w:rsid w:val="00B1061B"/>
    <w:rsid w:val="00B10F07"/>
    <w:rsid w:val="00B16484"/>
    <w:rsid w:val="00B238AC"/>
    <w:rsid w:val="00B23EFE"/>
    <w:rsid w:val="00B24CC0"/>
    <w:rsid w:val="00B2629D"/>
    <w:rsid w:val="00B27D31"/>
    <w:rsid w:val="00B30C46"/>
    <w:rsid w:val="00B3153A"/>
    <w:rsid w:val="00B32C4E"/>
    <w:rsid w:val="00B36B77"/>
    <w:rsid w:val="00B43BB0"/>
    <w:rsid w:val="00B43FFF"/>
    <w:rsid w:val="00B50E95"/>
    <w:rsid w:val="00B511D0"/>
    <w:rsid w:val="00B511FA"/>
    <w:rsid w:val="00B65F9A"/>
    <w:rsid w:val="00B7131D"/>
    <w:rsid w:val="00B7199A"/>
    <w:rsid w:val="00B72652"/>
    <w:rsid w:val="00B745F9"/>
    <w:rsid w:val="00B805BD"/>
    <w:rsid w:val="00B815C3"/>
    <w:rsid w:val="00B8377F"/>
    <w:rsid w:val="00B843C7"/>
    <w:rsid w:val="00B873C3"/>
    <w:rsid w:val="00B9259F"/>
    <w:rsid w:val="00B96DF0"/>
    <w:rsid w:val="00BA06E9"/>
    <w:rsid w:val="00BA08B2"/>
    <w:rsid w:val="00BB088E"/>
    <w:rsid w:val="00BB4C0A"/>
    <w:rsid w:val="00BB6251"/>
    <w:rsid w:val="00BC10E7"/>
    <w:rsid w:val="00BC2D1E"/>
    <w:rsid w:val="00BC3E0B"/>
    <w:rsid w:val="00BC5A9A"/>
    <w:rsid w:val="00BD0BF9"/>
    <w:rsid w:val="00BD20F2"/>
    <w:rsid w:val="00BD2443"/>
    <w:rsid w:val="00BD55C1"/>
    <w:rsid w:val="00BE2336"/>
    <w:rsid w:val="00BE23D2"/>
    <w:rsid w:val="00BE37F1"/>
    <w:rsid w:val="00BE42CF"/>
    <w:rsid w:val="00BE4A9B"/>
    <w:rsid w:val="00BE4C0B"/>
    <w:rsid w:val="00BF1ECD"/>
    <w:rsid w:val="00BF267E"/>
    <w:rsid w:val="00BF6409"/>
    <w:rsid w:val="00C015F4"/>
    <w:rsid w:val="00C02F6D"/>
    <w:rsid w:val="00C11352"/>
    <w:rsid w:val="00C2339E"/>
    <w:rsid w:val="00C23E7C"/>
    <w:rsid w:val="00C25F38"/>
    <w:rsid w:val="00C3765A"/>
    <w:rsid w:val="00C41DFD"/>
    <w:rsid w:val="00C4329C"/>
    <w:rsid w:val="00C4338F"/>
    <w:rsid w:val="00C458BA"/>
    <w:rsid w:val="00C45B92"/>
    <w:rsid w:val="00C45CD7"/>
    <w:rsid w:val="00C46F4B"/>
    <w:rsid w:val="00C47160"/>
    <w:rsid w:val="00C524DC"/>
    <w:rsid w:val="00C549E1"/>
    <w:rsid w:val="00C579A6"/>
    <w:rsid w:val="00C62C50"/>
    <w:rsid w:val="00C62CBC"/>
    <w:rsid w:val="00C6314C"/>
    <w:rsid w:val="00C838D7"/>
    <w:rsid w:val="00C83B8A"/>
    <w:rsid w:val="00C83BFA"/>
    <w:rsid w:val="00C87069"/>
    <w:rsid w:val="00C90B4D"/>
    <w:rsid w:val="00CA583A"/>
    <w:rsid w:val="00CB0481"/>
    <w:rsid w:val="00CB2614"/>
    <w:rsid w:val="00CB63FE"/>
    <w:rsid w:val="00CC0C80"/>
    <w:rsid w:val="00CC3DB4"/>
    <w:rsid w:val="00CC5436"/>
    <w:rsid w:val="00CD3395"/>
    <w:rsid w:val="00CD571A"/>
    <w:rsid w:val="00CD6D07"/>
    <w:rsid w:val="00CE30F4"/>
    <w:rsid w:val="00CE6A13"/>
    <w:rsid w:val="00CE6A6A"/>
    <w:rsid w:val="00CF1678"/>
    <w:rsid w:val="00CF3421"/>
    <w:rsid w:val="00D003F4"/>
    <w:rsid w:val="00D0705F"/>
    <w:rsid w:val="00D07A25"/>
    <w:rsid w:val="00D1185C"/>
    <w:rsid w:val="00D27E5E"/>
    <w:rsid w:val="00D313E1"/>
    <w:rsid w:val="00D31AEB"/>
    <w:rsid w:val="00D331B3"/>
    <w:rsid w:val="00D351FD"/>
    <w:rsid w:val="00D366AD"/>
    <w:rsid w:val="00D36F92"/>
    <w:rsid w:val="00D50F1A"/>
    <w:rsid w:val="00D518FF"/>
    <w:rsid w:val="00D51A05"/>
    <w:rsid w:val="00D51B7F"/>
    <w:rsid w:val="00D5279C"/>
    <w:rsid w:val="00D53780"/>
    <w:rsid w:val="00D60EA9"/>
    <w:rsid w:val="00D6653C"/>
    <w:rsid w:val="00D67015"/>
    <w:rsid w:val="00D7150E"/>
    <w:rsid w:val="00D72DC1"/>
    <w:rsid w:val="00D75B1E"/>
    <w:rsid w:val="00D83463"/>
    <w:rsid w:val="00D86CCC"/>
    <w:rsid w:val="00D953D8"/>
    <w:rsid w:val="00DA001E"/>
    <w:rsid w:val="00DA3BEF"/>
    <w:rsid w:val="00DA79D8"/>
    <w:rsid w:val="00DB1239"/>
    <w:rsid w:val="00DB39C2"/>
    <w:rsid w:val="00DB497A"/>
    <w:rsid w:val="00DB6A39"/>
    <w:rsid w:val="00DC3E04"/>
    <w:rsid w:val="00DD1625"/>
    <w:rsid w:val="00DD39B9"/>
    <w:rsid w:val="00DE1A41"/>
    <w:rsid w:val="00DE5DB3"/>
    <w:rsid w:val="00DF0941"/>
    <w:rsid w:val="00DF211C"/>
    <w:rsid w:val="00DF2D86"/>
    <w:rsid w:val="00DF3BF2"/>
    <w:rsid w:val="00DF4F81"/>
    <w:rsid w:val="00DF6AB1"/>
    <w:rsid w:val="00E0045C"/>
    <w:rsid w:val="00E01D7D"/>
    <w:rsid w:val="00E0500A"/>
    <w:rsid w:val="00E0744B"/>
    <w:rsid w:val="00E10A32"/>
    <w:rsid w:val="00E148BE"/>
    <w:rsid w:val="00E169FE"/>
    <w:rsid w:val="00E17C8F"/>
    <w:rsid w:val="00E17FD6"/>
    <w:rsid w:val="00E2423E"/>
    <w:rsid w:val="00E256B9"/>
    <w:rsid w:val="00E27EB0"/>
    <w:rsid w:val="00E36BFC"/>
    <w:rsid w:val="00E415F0"/>
    <w:rsid w:val="00E41632"/>
    <w:rsid w:val="00E43F97"/>
    <w:rsid w:val="00E447F5"/>
    <w:rsid w:val="00E4589C"/>
    <w:rsid w:val="00E475AE"/>
    <w:rsid w:val="00E500EC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70C92"/>
    <w:rsid w:val="00E71ECE"/>
    <w:rsid w:val="00E72588"/>
    <w:rsid w:val="00E826D6"/>
    <w:rsid w:val="00EB1470"/>
    <w:rsid w:val="00EB3C81"/>
    <w:rsid w:val="00EC1368"/>
    <w:rsid w:val="00EC16B3"/>
    <w:rsid w:val="00EC5308"/>
    <w:rsid w:val="00EC5BF3"/>
    <w:rsid w:val="00EC7217"/>
    <w:rsid w:val="00EC7E73"/>
    <w:rsid w:val="00ED0633"/>
    <w:rsid w:val="00ED4E3D"/>
    <w:rsid w:val="00EE1CE5"/>
    <w:rsid w:val="00EE33E2"/>
    <w:rsid w:val="00EE6F22"/>
    <w:rsid w:val="00EE7752"/>
    <w:rsid w:val="00EF3382"/>
    <w:rsid w:val="00F00886"/>
    <w:rsid w:val="00F02406"/>
    <w:rsid w:val="00F03484"/>
    <w:rsid w:val="00F1251F"/>
    <w:rsid w:val="00F175D5"/>
    <w:rsid w:val="00F2104F"/>
    <w:rsid w:val="00F218C1"/>
    <w:rsid w:val="00F233E4"/>
    <w:rsid w:val="00F2528D"/>
    <w:rsid w:val="00F27EA1"/>
    <w:rsid w:val="00F30C88"/>
    <w:rsid w:val="00F33745"/>
    <w:rsid w:val="00F37530"/>
    <w:rsid w:val="00F5177D"/>
    <w:rsid w:val="00F51F18"/>
    <w:rsid w:val="00F6041C"/>
    <w:rsid w:val="00F6077C"/>
    <w:rsid w:val="00F62685"/>
    <w:rsid w:val="00F63EA1"/>
    <w:rsid w:val="00F7181B"/>
    <w:rsid w:val="00F723B1"/>
    <w:rsid w:val="00F80133"/>
    <w:rsid w:val="00F83E35"/>
    <w:rsid w:val="00F8514A"/>
    <w:rsid w:val="00F871C7"/>
    <w:rsid w:val="00F8748F"/>
    <w:rsid w:val="00F94BF9"/>
    <w:rsid w:val="00FA132D"/>
    <w:rsid w:val="00FA1F84"/>
    <w:rsid w:val="00FA22A1"/>
    <w:rsid w:val="00FA260D"/>
    <w:rsid w:val="00FA6DEB"/>
    <w:rsid w:val="00FA7532"/>
    <w:rsid w:val="00FA7F3D"/>
    <w:rsid w:val="00FB40E6"/>
    <w:rsid w:val="00FB41A0"/>
    <w:rsid w:val="00FB4EA8"/>
    <w:rsid w:val="00FB533D"/>
    <w:rsid w:val="00FC2DF0"/>
    <w:rsid w:val="00FC5672"/>
    <w:rsid w:val="00FC7DED"/>
    <w:rsid w:val="00FD24A1"/>
    <w:rsid w:val="00FD4BFA"/>
    <w:rsid w:val="00FD75B2"/>
    <w:rsid w:val="00FE23E1"/>
    <w:rsid w:val="00FE25FA"/>
    <w:rsid w:val="00FE3060"/>
    <w:rsid w:val="00FF0A12"/>
    <w:rsid w:val="00FF16E1"/>
    <w:rsid w:val="00FF2CDB"/>
    <w:rsid w:val="00FF3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1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3"/>
      </w:numPr>
      <w:spacing w:before="120"/>
    </w:pPr>
  </w:style>
  <w:style w:type="paragraph" w:styleId="Liste">
    <w:name w:val="List"/>
    <w:basedOn w:val="Standard"/>
    <w:rsid w:val="0097305B"/>
    <w:pPr>
      <w:numPr>
        <w:numId w:val="2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1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5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6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4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7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8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9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1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0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1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1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1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1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20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17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18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21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19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E4163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72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7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ycs.link/Wasser_Durchfuehrung" TargetMode="External"/><Relationship Id="rId18" Type="http://schemas.openxmlformats.org/officeDocument/2006/relationships/image" Target="media/image5.png"/><Relationship Id="rId26" Type="http://schemas.openxmlformats.org/officeDocument/2006/relationships/hyperlink" Target="https://bycs.link/Wasser_Kosten" TargetMode="External"/><Relationship Id="rId3" Type="http://schemas.openxmlformats.org/officeDocument/2006/relationships/styles" Target="styles.xml"/><Relationship Id="rId21" Type="http://schemas.openxmlformats.org/officeDocument/2006/relationships/hyperlink" Target="https://bycs.link/Wasser_Pumpen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4.png"/><Relationship Id="rId25" Type="http://schemas.openxmlformats.org/officeDocument/2006/relationships/hyperlink" Target="https://bycs.link/Wasser_Ausw_Ls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ycs.link/Wasser_Aufbau_Schaltplan" TargetMode="External"/><Relationship Id="rId20" Type="http://schemas.openxmlformats.org/officeDocument/2006/relationships/hyperlink" Target="https://bycs.link/Wasser_Generator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s://bycs.link/Wasser_Aufbau_Schaltplan" TargetMode="External"/><Relationship Id="rId23" Type="http://schemas.openxmlformats.org/officeDocument/2006/relationships/image" Target="media/image6.png"/><Relationship Id="rId28" Type="http://schemas.openxmlformats.org/officeDocument/2006/relationships/header" Target="header1.xml"/><Relationship Id="rId10" Type="http://schemas.openxmlformats.org/officeDocument/2006/relationships/hyperlink" Target="https://www.istockphoto.com/de/portfolio/DedMityay?mediatype=photography" TargetMode="External"/><Relationship Id="rId19" Type="http://schemas.openxmlformats.org/officeDocument/2006/relationships/hyperlink" Target="https://bycs.link/Wasser_Generator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istockphoto.com/de/foto/enguri-staudamm-mit-stausee-und-umliegender-natur-gm2188357005-606882698?searchscope=image%2Cfilm" TargetMode="External"/><Relationship Id="rId14" Type="http://schemas.openxmlformats.org/officeDocument/2006/relationships/hyperlink" Target="https://bycs.link/Wasser_Durchfuehrung" TargetMode="External"/><Relationship Id="rId22" Type="http://schemas.openxmlformats.org/officeDocument/2006/relationships/hyperlink" Target="https://bycs.link/Wasser_Pumpen" TargetMode="External"/><Relationship Id="rId27" Type="http://schemas.openxmlformats.org/officeDocument/2006/relationships/hyperlink" Target="https://bycs.link/Wasser_Kosten" TargetMode="External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jpeg"/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wmf"/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9CD9F0-344B-4CFA-A15C-3478D14409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1</Pages>
  <Words>311</Words>
  <Characters>1963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2270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47</cp:revision>
  <cp:lastPrinted>2016-09-22T08:42:00Z</cp:lastPrinted>
  <dcterms:created xsi:type="dcterms:W3CDTF">2023-11-08T07:21:00Z</dcterms:created>
  <dcterms:modified xsi:type="dcterms:W3CDTF">2026-02-12T15:51:00Z</dcterms:modified>
</cp:coreProperties>
</file>